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  <w:bookmarkStart w:id="0" w:name="_GoBack"/>
      <w:bookmarkEnd w:id="0"/>
    </w:p>
    <w:p w:rsidR="00ED701E" w:rsidRDefault="00ED701E" w:rsidP="00766B50">
      <w:r>
        <w:t>О принятии к рассмотрению заявления о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лицензии на медицинскую 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ED701E" w:rsidRDefault="00ED701E" w:rsidP="00766B50">
      <w:pPr>
        <w:ind w:firstLine="709"/>
        <w:jc w:val="both"/>
        <w:rPr>
          <w:sz w:val="28"/>
          <w:szCs w:val="28"/>
        </w:rPr>
      </w:pPr>
    </w:p>
    <w:p w:rsidR="00ED701E" w:rsidRDefault="00ED701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E46CCB">
        <w:rPr>
          <w:sz w:val="28"/>
          <w:szCs w:val="28"/>
        </w:rPr>
        <w:t xml:space="preserve"> о переоформлении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</w:t>
      </w:r>
      <w:r>
        <w:rPr>
          <w:sz w:val="28"/>
          <w:szCs w:val="28"/>
        </w:rPr>
        <w:t>е</w:t>
      </w:r>
      <w:r w:rsidRPr="006C7914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6C7914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ей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E46CCB">
        <w:rPr>
          <w:sz w:val="28"/>
          <w:szCs w:val="28"/>
        </w:rPr>
        <w:t>:</w:t>
      </w:r>
    </w:p>
    <w:p w:rsidR="00ED701E" w:rsidRDefault="00ED701E" w:rsidP="006C7914">
      <w:pPr>
        <w:pStyle w:val="ListParagraph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>
        <w:rPr>
          <w:bCs/>
          <w:color w:val="0000FF"/>
          <w:sz w:val="28"/>
          <w:szCs w:val="28"/>
        </w:rPr>
        <w:t xml:space="preserve"> Общество с ограниченной ответственностью «СТОМА-ЛЮКС»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20</w:t>
      </w:r>
      <w:r w:rsidRPr="00302D87">
        <w:rPr>
          <w:bCs/>
          <w:color w:val="0000FF"/>
          <w:sz w:val="28"/>
          <w:szCs w:val="28"/>
        </w:rPr>
        <w:t>.0</w:t>
      </w:r>
      <w:r>
        <w:rPr>
          <w:bCs/>
          <w:color w:val="0000FF"/>
          <w:sz w:val="28"/>
          <w:szCs w:val="28"/>
        </w:rPr>
        <w:t>4</w:t>
      </w:r>
      <w:r w:rsidRPr="00302D87">
        <w:rPr>
          <w:bCs/>
          <w:color w:val="0000FF"/>
          <w:sz w:val="28"/>
          <w:szCs w:val="28"/>
        </w:rPr>
        <w:t>.2017  года рег. № 5.2-05-</w:t>
      </w:r>
      <w:r>
        <w:rPr>
          <w:bCs/>
          <w:color w:val="0000FF"/>
          <w:sz w:val="28"/>
          <w:szCs w:val="28"/>
        </w:rPr>
        <w:t>55</w:t>
      </w:r>
      <w:r w:rsidRPr="00302D8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ED701E" w:rsidRDefault="00ED701E" w:rsidP="00F93154">
      <w:pPr>
        <w:pStyle w:val="ListParagraph"/>
        <w:ind w:left="567"/>
        <w:jc w:val="both"/>
        <w:rPr>
          <w:bCs/>
          <w:color w:val="0000FF"/>
          <w:sz w:val="28"/>
          <w:szCs w:val="28"/>
        </w:rPr>
      </w:pPr>
    </w:p>
    <w:p w:rsidR="00ED701E" w:rsidRPr="00DC50A8" w:rsidRDefault="00ED701E" w:rsidP="00DC50A8">
      <w:pPr>
        <w:jc w:val="both"/>
        <w:rPr>
          <w:bCs/>
          <w:color w:val="0000FF"/>
          <w:sz w:val="28"/>
          <w:szCs w:val="28"/>
        </w:rPr>
      </w:pPr>
    </w:p>
    <w:p w:rsidR="00ED701E" w:rsidRDefault="00ED701E" w:rsidP="0093015D">
      <w:pPr>
        <w:jc w:val="both"/>
      </w:pPr>
      <w:r>
        <w:rPr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>тдел по осуществлению переданных</w:t>
      </w: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D701E" w:rsidRDefault="00ED701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D701E" w:rsidRPr="00A860FF" w:rsidRDefault="00ED701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Pr="00D062F2">
        <w:rPr>
          <w:sz w:val="28"/>
          <w:szCs w:val="28"/>
          <w:u w:val="single"/>
        </w:rPr>
        <w:t>Воецкая И.А.</w:t>
      </w:r>
      <w:r>
        <w:rPr>
          <w:sz w:val="28"/>
          <w:szCs w:val="28"/>
          <w:u w:val="single"/>
        </w:rPr>
        <w:t xml:space="preserve"> </w:t>
      </w:r>
      <w:r w:rsidRPr="00D062F2">
        <w:rPr>
          <w:sz w:val="28"/>
          <w:szCs w:val="28"/>
          <w:u w:val="single"/>
        </w:rPr>
        <w:t>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21»  апреля 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(дата)</w:t>
      </w:r>
    </w:p>
    <w:p w:rsidR="00ED701E" w:rsidRDefault="00ED701E"/>
    <w:p w:rsidR="00ED701E" w:rsidRDefault="00ED701E"/>
    <w:p w:rsidR="00ED701E" w:rsidRDefault="00ED701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D701E" w:rsidRDefault="00ED701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ED701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-юрисконсульт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Pr="00165F1B" w:rsidRDefault="00ED701E"/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D701E" w:rsidRDefault="00ED701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/>
    <w:sectPr w:rsidR="00ED701E" w:rsidSect="00CC70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01E" w:rsidRDefault="00ED701E">
      <w:r>
        <w:separator/>
      </w:r>
    </w:p>
  </w:endnote>
  <w:endnote w:type="continuationSeparator" w:id="0">
    <w:p w:rsidR="00ED701E" w:rsidRDefault="00ED7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1E" w:rsidRDefault="00ED701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1E" w:rsidRDefault="00ED701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1E" w:rsidRDefault="00ED701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01E" w:rsidRDefault="00ED701E">
      <w:r>
        <w:separator/>
      </w:r>
    </w:p>
  </w:footnote>
  <w:footnote w:type="continuationSeparator" w:id="0">
    <w:p w:rsidR="00ED701E" w:rsidRDefault="00ED70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1E" w:rsidRDefault="00ED701E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701E" w:rsidRDefault="00ED70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1E" w:rsidRDefault="00ED701E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D701E" w:rsidRDefault="00ED701E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1E" w:rsidRDefault="00ED701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28D2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2AAB"/>
    <w:rsid w:val="006242B3"/>
    <w:rsid w:val="006312BC"/>
    <w:rsid w:val="00631CD7"/>
    <w:rsid w:val="006369DC"/>
    <w:rsid w:val="0063778E"/>
    <w:rsid w:val="00644FB6"/>
    <w:rsid w:val="00647AF5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2240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454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15D7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2F2"/>
    <w:rsid w:val="00D06AAE"/>
    <w:rsid w:val="00D145C9"/>
    <w:rsid w:val="00D24471"/>
    <w:rsid w:val="00D25D17"/>
    <w:rsid w:val="00D26AB8"/>
    <w:rsid w:val="00D338AC"/>
    <w:rsid w:val="00D37580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26100"/>
    <w:rsid w:val="00E409BF"/>
    <w:rsid w:val="00E41B41"/>
    <w:rsid w:val="00E42B4E"/>
    <w:rsid w:val="00E43ABE"/>
    <w:rsid w:val="00E46CCB"/>
    <w:rsid w:val="00E53FAF"/>
    <w:rsid w:val="00E613D0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D701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268</Words>
  <Characters>1534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6</cp:revision>
  <cp:lastPrinted>2017-04-06T14:02:00Z</cp:lastPrinted>
  <dcterms:created xsi:type="dcterms:W3CDTF">2017-04-06T13:57:00Z</dcterms:created>
  <dcterms:modified xsi:type="dcterms:W3CDTF">2017-04-21T13:17:00Z</dcterms:modified>
</cp:coreProperties>
</file>